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AFFC8" w14:textId="77777777" w:rsidR="006473B8" w:rsidRPr="007B10E7" w:rsidRDefault="006473B8" w:rsidP="006473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>-23</w:t>
      </w:r>
      <w:r>
        <w:rPr>
          <w:b/>
          <w:noProof/>
          <w:sz w:val="24"/>
        </w:rPr>
        <w:t>5243</w:t>
      </w:r>
    </w:p>
    <w:p w14:paraId="0B63532F" w14:textId="77777777" w:rsidR="006473B8" w:rsidRPr="007B10E7" w:rsidRDefault="006473B8" w:rsidP="006473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861B8">
        <w:rPr>
          <w:rFonts w:eastAsia="Batang" w:cs="Arial"/>
        </w:rPr>
        <w:t xml:space="preserve">(revision of </w:t>
      </w:r>
      <w:r>
        <w:rPr>
          <w:rFonts w:eastAsia="Batang" w:cs="Arial"/>
        </w:rPr>
        <w:t>C</w:t>
      </w:r>
      <w:r w:rsidRPr="00935526">
        <w:rPr>
          <w:rFonts w:eastAsia="Batang" w:cs="Arial"/>
        </w:rPr>
        <w:t>P-223110</w:t>
      </w:r>
      <w:r w:rsidRPr="007861B8">
        <w:rPr>
          <w:rFonts w:eastAsia="Batang" w:cs="Arial"/>
        </w:rPr>
        <w:t>)</w:t>
      </w:r>
    </w:p>
    <w:p w14:paraId="7C7AD609" w14:textId="77777777" w:rsidR="006473B8" w:rsidRPr="007861B8" w:rsidRDefault="006473B8" w:rsidP="006473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072192B9" w:rsidR="00960346" w:rsidRPr="004F292E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bookmarkStart w:id="2" w:name="_GoBack"/>
      <w:bookmarkEnd w:id="2"/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4F292E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0ED14BEB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2470BE">
        <w:rPr>
          <w:rFonts w:ascii="Arial" w:eastAsiaTheme="minorEastAsia" w:hAnsi="Arial"/>
          <w:b/>
          <w:sz w:val="24"/>
          <w:szCs w:val="24"/>
          <w:lang w:val="en-US"/>
        </w:rPr>
        <w:t>5.2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58CF794A" w14:textId="77777777" w:rsidR="00D762E2" w:rsidRPr="00662EA5" w:rsidRDefault="00D762E2" w:rsidP="00D762E2">
      <w:pPr>
        <w:pStyle w:val="Heading1"/>
        <w:rPr>
          <w:rFonts w:eastAsiaTheme="minorEastAsia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</w:rPr>
        <w:t xml:space="preserve"> Phase 2</w:t>
      </w:r>
    </w:p>
    <w:p w14:paraId="2A6CF77B" w14:textId="77777777" w:rsidR="00D762E2" w:rsidRPr="00662EA5" w:rsidRDefault="00D762E2" w:rsidP="00D762E2">
      <w:pPr>
        <w:pStyle w:val="Heading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315EFD3B" w14:textId="77777777" w:rsidR="00D762E2" w:rsidRPr="00662EA5" w:rsidRDefault="00D762E2" w:rsidP="00D762E2">
      <w:pPr>
        <w:pStyle w:val="Heading2"/>
      </w:pPr>
      <w:r w:rsidRPr="00662EA5">
        <w:t xml:space="preserve">Unique identifier: </w:t>
      </w:r>
      <w:r w:rsidRPr="00BD3010">
        <w:t>980046</w:t>
      </w:r>
    </w:p>
    <w:p w14:paraId="24258838" w14:textId="77777777" w:rsidR="00D762E2" w:rsidRPr="002A5955" w:rsidRDefault="00D762E2" w:rsidP="00D762E2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Pr="00662EA5">
        <w:rPr>
          <w:rFonts w:hint="eastAsia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>UE-to-Network relay for proximity based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(i.e.</w:t>
      </w:r>
      <w:r w:rsidR="001F04CA" w:rsidRPr="00662EA5">
        <w:rPr>
          <w:rFonts w:eastAsia="等线" w:hint="eastAsia"/>
        </w:rPr>
        <w:t xml:space="preserve"> 5G ProSe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 xml:space="preserve">(i.e. 5G ProSe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>G ProSe</w:t>
      </w:r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>network communication path</w:t>
      </w:r>
      <w:r w:rsidR="002D2F67" w:rsidRPr="00662EA5">
        <w:rPr>
          <w:rFonts w:eastAsiaTheme="minorEastAsia" w:hint="eastAsia"/>
        </w:rPr>
        <w:t>;</w:t>
      </w:r>
    </w:p>
    <w:p w14:paraId="1F18D3EE" w14:textId="482BAAAA" w:rsidR="00F23529" w:rsidRDefault="00F23529" w:rsidP="00F23529">
      <w:pPr>
        <w:pStyle w:val="B1"/>
        <w:rPr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ProSe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</w:rPr>
        <w:t xml:space="preserve">support </w:t>
      </w:r>
      <w:r w:rsidRPr="00A700B0">
        <w:t>broadcasting warning messages</w:t>
      </w:r>
      <w:r w:rsidRPr="000C4E7A">
        <w:rPr>
          <w:rFonts w:eastAsia="宋体"/>
        </w:rPr>
        <w:t xml:space="preserve"> </w:t>
      </w:r>
      <w:r w:rsidRPr="00662EA5">
        <w:rPr>
          <w:rFonts w:eastAsia="宋体"/>
        </w:rPr>
        <w:t xml:space="preserve">over </w:t>
      </w:r>
      <w:r w:rsidRPr="00662EA5">
        <w:rPr>
          <w:rFonts w:eastAsiaTheme="minorEastAsia"/>
        </w:rPr>
        <w:t xml:space="preserve">5G ProSe </w:t>
      </w:r>
      <w:r w:rsidRPr="00662EA5">
        <w:rPr>
          <w:rFonts w:eastAsia="宋体"/>
        </w:rPr>
        <w:t>UE-to-network relay</w:t>
      </w:r>
      <w:r>
        <w:rPr>
          <w:rFonts w:eastAsia="宋体" w:hint="eastAsia"/>
        </w:rPr>
        <w:t>;</w:t>
      </w:r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>for proximity based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7" w:name="OLE_LINK22"/>
      <w:bookmarkStart w:id="8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r w:rsidRPr="00662EA5">
        <w:t>proximity based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r w:rsidR="00ED222D">
        <w:rPr>
          <w:rFonts w:eastAsiaTheme="minorEastAsia" w:hint="eastAsia"/>
        </w:rPr>
        <w:t xml:space="preserve"> and</w:t>
      </w:r>
    </w:p>
    <w:bookmarkEnd w:id="7"/>
    <w:bookmarkEnd w:id="8"/>
    <w:p w14:paraId="30A1FE33" w14:textId="223F6ED7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r w:rsidRPr="00662EA5" w:rsidDel="001F3309">
        <w:t xml:space="preserve">ProSe communications procedure to cover particular interactions between proximity based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r w:rsidR="003762D1">
        <w:rPr>
          <w:rFonts w:eastAsiaTheme="minorEastAsia" w:hint="eastAsia"/>
        </w:rPr>
        <w:t>.</w:t>
      </w:r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r w:rsidR="003762D1">
        <w:rPr>
          <w:rFonts w:eastAsiaTheme="minorEastAsia" w:hint="eastAsia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768BDFB4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</w:rPr>
        <w:t>.</w:t>
      </w:r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2E208F91" w:rsidR="0083745A" w:rsidRPr="00662EA5" w:rsidRDefault="0083745A" w:rsidP="0083745A">
      <w:pPr>
        <w:pStyle w:val="B1"/>
      </w:pPr>
      <w:r w:rsidRPr="00662EA5">
        <w:t>-</w:t>
      </w:r>
      <w:r w:rsidRPr="00662EA5">
        <w:tab/>
        <w:t>update to the AMF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r w:rsidR="00D60764">
        <w:rPr>
          <w:rFonts w:eastAsiaTheme="minorEastAsia" w:hint="eastAsia"/>
        </w:rPr>
        <w:t>UE context</w:t>
      </w:r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32308C76" w:rsidR="0083745A" w:rsidRPr="00662EA5" w:rsidRDefault="0083745A" w:rsidP="003B0AA1">
      <w:pPr>
        <w:pStyle w:val="B1"/>
      </w:pPr>
      <w:r w:rsidRPr="00662EA5">
        <w:t>-</w:t>
      </w:r>
      <w:r w:rsidRPr="00662EA5">
        <w:tab/>
        <w:t>update to the NRF for NF/NF service selection</w:t>
      </w:r>
      <w:r w:rsidR="00F829C2" w:rsidRPr="00662EA5">
        <w:t xml:space="preserve">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2F9EB44D" w:rsidR="0083745A" w:rsidRPr="003762D1" w:rsidRDefault="0083745A" w:rsidP="0083745A">
      <w:pPr>
        <w:pStyle w:val="B1"/>
      </w:pPr>
      <w:r w:rsidRPr="00662EA5">
        <w:t>-</w:t>
      </w:r>
      <w:r w:rsidRPr="00662EA5">
        <w:tab/>
        <w:t xml:space="preserve">update to UDM and UDR to </w:t>
      </w:r>
      <w:r w:rsidR="0020307E" w:rsidRPr="00662EA5">
        <w:t xml:space="preserve">support </w:t>
      </w:r>
      <w:r w:rsidRPr="00662EA5">
        <w:t>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</w:p>
    <w:p w14:paraId="62608470" w14:textId="7677AE8F" w:rsidR="0025761A" w:rsidRPr="00662EA5" w:rsidRDefault="0025761A" w:rsidP="0025761A">
      <w:pPr>
        <w:pStyle w:val="B1"/>
      </w:pPr>
      <w:r w:rsidRPr="00662EA5">
        <w:t>-</w:t>
      </w:r>
      <w:r w:rsidRPr="00662EA5">
        <w:tab/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200E060D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>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r w:rsidR="003762D1">
        <w:rPr>
          <w:rFonts w:eastAsiaTheme="minorEastAsia" w:hint="eastAsia"/>
        </w:rPr>
        <w:t>.</w:t>
      </w:r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42CB766D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proximity based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(ProSe)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F7A4088" w:rsidR="00E22F6D" w:rsidRPr="00662EA5" w:rsidRDefault="00C3583C" w:rsidP="00960793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>March</w:t>
            </w:r>
            <w:r w:rsidR="00960793">
              <w:rPr>
                <w:rFonts w:eastAsiaTheme="minorEastAsia" w:hint="eastAsia"/>
              </w:rPr>
              <w:t xml:space="preserve">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 xml:space="preserve">5G ProSe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00A86F0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4EE75D62" w:rsidR="00E22F6D" w:rsidRPr="00662EA5" w:rsidRDefault="004A2128" w:rsidP="00D34921">
            <w:pPr>
              <w:spacing w:after="0"/>
            </w:pPr>
            <w:r w:rsidRPr="00662EA5">
              <w:t>TSG CT #10</w:t>
            </w:r>
            <w:r>
              <w:rPr>
                <w:rFonts w:eastAsiaTheme="minorEastAsia" w:hint="eastAsia"/>
              </w:rPr>
              <w:t>3</w:t>
            </w:r>
            <w:r w:rsidRPr="00662EA5">
              <w:t xml:space="preserve"> (</w:t>
            </w:r>
            <w:r>
              <w:rPr>
                <w:rFonts w:eastAsiaTheme="minorEastAsia" w:hint="eastAsia"/>
              </w:rPr>
              <w:t xml:space="preserve">March </w:t>
            </w:r>
            <w:r w:rsidRPr="00662EA5">
              <w:t>202</w:t>
            </w:r>
            <w:r>
              <w:rPr>
                <w:rFonts w:eastAsiaTheme="minorEastAsia" w:hint="eastAsia"/>
              </w:rPr>
              <w:t>4</w:t>
            </w:r>
            <w:r w:rsidRPr="00662EA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1CF65B49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>URSP for 5G ProSe Phase 2, e.g.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218BB77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79DC83B1" w:rsidR="004A2128" w:rsidRPr="00662EA5" w:rsidRDefault="004A2128" w:rsidP="00D34921">
            <w:pPr>
              <w:spacing w:after="0"/>
            </w:pPr>
            <w:r w:rsidRPr="0070024A">
              <w:t>TSG CT #10</w:t>
            </w:r>
            <w:r w:rsidRPr="0070024A">
              <w:rPr>
                <w:rFonts w:eastAsiaTheme="minorEastAsia" w:hint="eastAsia"/>
              </w:rPr>
              <w:t>3</w:t>
            </w:r>
            <w:r w:rsidRPr="0070024A">
              <w:t xml:space="preserve"> (</w:t>
            </w:r>
            <w:r w:rsidRPr="0070024A">
              <w:rPr>
                <w:rFonts w:eastAsiaTheme="minorEastAsia" w:hint="eastAsia"/>
              </w:rPr>
              <w:t xml:space="preserve">March </w:t>
            </w:r>
            <w:r w:rsidRPr="0070024A">
              <w:t>202</w:t>
            </w:r>
            <w:r w:rsidRPr="0070024A">
              <w:rPr>
                <w:rFonts w:eastAsiaTheme="minorEastAsia" w:hint="eastAsia"/>
              </w:rPr>
              <w:t>4</w:t>
            </w:r>
            <w:r w:rsidRPr="0070024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1BB517BC" w:rsidR="004A2128" w:rsidRPr="00662EA5" w:rsidRDefault="00BA5194" w:rsidP="004407E4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</w:rPr>
              <w:t xml:space="preserve">for Application Data </w:t>
            </w:r>
            <w:r w:rsidR="004A2128" w:rsidRPr="00662EA5">
              <w:t>in order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D5C597F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0D9EE1A3" w:rsidR="004A2128" w:rsidRPr="00662EA5" w:rsidRDefault="00151042" w:rsidP="00151042">
            <w:r>
              <w:rPr>
                <w:rFonts w:eastAsiaTheme="minorEastAsia" w:hint="eastAsia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the Nnef_ServiceParameter service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</w:rPr>
              <w:t>from the AF</w:t>
            </w:r>
            <w:r w:rsidR="004A2128" w:rsidRPr="00662EA5">
              <w:t xml:space="preserve"> for 5G ProSe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2342EDF4" w:rsidR="004A2128" w:rsidRPr="00662EA5" w:rsidRDefault="004A2128" w:rsidP="00EF1713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59AF64E8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38BF0C1F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>5G ProSe Key Management Services</w:t>
            </w:r>
            <w:r w:rsidR="004A2128" w:rsidRPr="00662EA5">
              <w:rPr>
                <w:rFonts w:eastAsiaTheme="minorEastAsia" w:hint="eastAsia"/>
              </w:rPr>
              <w:t xml:space="preserve"> for 5G ProSe Phase 2, e.g. support of user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1440D40F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16141247" w:rsidR="004A2128" w:rsidRPr="00662EA5" w:rsidRDefault="00C13DB0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rPr>
                <w:rFonts w:eastAsiaTheme="minorEastAsia" w:hint="eastAsia"/>
              </w:rPr>
              <w:t xml:space="preserve">pdates to </w:t>
            </w:r>
            <w:r w:rsidR="004A2128" w:rsidRPr="00662EA5">
              <w:t xml:space="preserve">5G </w:t>
            </w:r>
            <w:r w:rsidR="004A2128" w:rsidRPr="00662EA5">
              <w:rPr>
                <w:rFonts w:eastAsiaTheme="minorEastAsia" w:hint="eastAsia"/>
              </w:rPr>
              <w:t xml:space="preserve">ProSe Anchor </w:t>
            </w:r>
            <w:r w:rsidR="004A2128" w:rsidRPr="00662EA5">
              <w:t>Services</w:t>
            </w:r>
            <w:r w:rsidR="004A2128" w:rsidRPr="00662EA5">
              <w:rPr>
                <w:rFonts w:eastAsiaTheme="minorEastAsia" w:hint="eastAsia"/>
              </w:rPr>
              <w:t xml:space="preserve"> for 5G ProSe Phase 2, e.g. support of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1B0DE491" w:rsidR="004A2128" w:rsidRPr="00662EA5" w:rsidRDefault="004A2128" w:rsidP="00EF29E0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7F06600B" w:rsidR="004A2128" w:rsidRPr="00662EA5" w:rsidRDefault="007E35E0" w:rsidP="005C0CDD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>pdates to the UDM services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329F903D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2E6D52F2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313DF23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UDR services for subscription data to support proximity based services in 5GS </w:t>
            </w:r>
            <w:r w:rsidR="004A2128"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1C6417A9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46EC6EFC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>pdate on NRF on NF / NF service selection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776A830C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4C326AD4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>pdates on AMF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45393071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E042855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</w:rPr>
              <w:t xml:space="preserve">or update to existing common data types </w:t>
            </w:r>
            <w:r w:rsidR="004A2128" w:rsidRPr="00662EA5">
              <w:t>applicable for multiple 5G services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08C1115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5878220D" w:rsidR="004A2128" w:rsidRPr="00662EA5" w:rsidRDefault="005D55D9" w:rsidP="005C2496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</w:rPr>
              <w:t>s</w:t>
            </w:r>
            <w:r w:rsidR="004A2128" w:rsidRPr="00662EA5">
              <w:t xml:space="preserve"> to support proximity based services in 5GS</w:t>
            </w:r>
            <w:r w:rsidR="004A2128"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</w:rPr>
              <w:t xml:space="preserve"> </w:t>
            </w:r>
            <w:r w:rsidR="004A2128" w:rsidRPr="00662EA5">
              <w:rPr>
                <w:rFonts w:eastAsiaTheme="minorEastAsia" w:hint="eastAsia"/>
              </w:rPr>
              <w:t>r</w:t>
            </w:r>
            <w:r w:rsidR="004A2128"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13BF3B3F" w:rsidR="004A2128" w:rsidRPr="00662EA5" w:rsidRDefault="004A2128" w:rsidP="00037436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2A50904B" w:rsidR="004A2128" w:rsidRPr="00662EA5" w:rsidRDefault="004A2128" w:rsidP="005C0CDD">
            <w:pPr>
              <w:spacing w:after="0"/>
            </w:pPr>
            <w:r w:rsidRPr="00B005BA">
              <w:t>TSG CT #10</w:t>
            </w:r>
            <w:r w:rsidRPr="00B005BA">
              <w:rPr>
                <w:rFonts w:eastAsiaTheme="minorEastAsia" w:hint="eastAsia"/>
              </w:rPr>
              <w:t>3</w:t>
            </w:r>
            <w:r w:rsidRPr="00B005BA">
              <w:t xml:space="preserve"> (</w:t>
            </w:r>
            <w:r w:rsidRPr="00B005BA">
              <w:rPr>
                <w:rFonts w:eastAsiaTheme="minorEastAsia" w:hint="eastAsia"/>
              </w:rPr>
              <w:t xml:space="preserve">March </w:t>
            </w:r>
            <w:r w:rsidRPr="00B005BA">
              <w:t>202</w:t>
            </w:r>
            <w:r w:rsidRPr="00B005BA">
              <w:rPr>
                <w:rFonts w:eastAsiaTheme="minorEastAsia" w:hint="eastAsia"/>
              </w:rPr>
              <w:t>4</w:t>
            </w:r>
            <w:r w:rsidRPr="00B005B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r w:rsidR="00FC62B9" w:rsidRPr="00662EA5">
        <w:rPr>
          <w:rFonts w:hint="eastAsia"/>
        </w:rPr>
        <w:t>Xiaoyan</w:t>
      </w:r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r w:rsidRPr="00662EA5">
              <w:rPr>
                <w:rFonts w:hint="eastAsia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r w:rsidRPr="00662EA5"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6F698" w14:textId="77777777" w:rsidR="00274D72" w:rsidRDefault="00274D72">
      <w:r>
        <w:separator/>
      </w:r>
    </w:p>
  </w:endnote>
  <w:endnote w:type="continuationSeparator" w:id="0">
    <w:p w14:paraId="718F5CFC" w14:textId="77777777" w:rsidR="00274D72" w:rsidRDefault="00274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E3E8E" w14:textId="77777777" w:rsidR="00274D72" w:rsidRDefault="00274D72">
      <w:r>
        <w:separator/>
      </w:r>
    </w:p>
  </w:footnote>
  <w:footnote w:type="continuationSeparator" w:id="0">
    <w:p w14:paraId="307DA09C" w14:textId="77777777" w:rsidR="00274D72" w:rsidRDefault="00274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03BD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3DB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0BE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4D72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4FF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292E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473B8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810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4940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1469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407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87D25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681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383F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6401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2E2"/>
    <w:rsid w:val="00D768E2"/>
    <w:rsid w:val="00D77416"/>
    <w:rsid w:val="00D77472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77D81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E7E85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567C0FD4-7688-4DE9-96BB-7FB1DD9E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3B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6473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473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73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73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73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73B8"/>
    <w:pPr>
      <w:outlineLvl w:val="5"/>
    </w:pPr>
  </w:style>
  <w:style w:type="paragraph" w:styleId="Heading7">
    <w:name w:val="heading 7"/>
    <w:basedOn w:val="H6"/>
    <w:next w:val="Normal"/>
    <w:qFormat/>
    <w:rsid w:val="006473B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473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73B8"/>
    <w:pPr>
      <w:outlineLvl w:val="8"/>
    </w:pPr>
  </w:style>
  <w:style w:type="character" w:default="1" w:styleId="DefaultParagraphFont">
    <w:name w:val="Default Paragraph Font"/>
    <w:semiHidden/>
    <w:rsid w:val="006473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73B8"/>
  </w:style>
  <w:style w:type="paragraph" w:customStyle="1" w:styleId="TAL">
    <w:name w:val="TAL"/>
    <w:basedOn w:val="Normal"/>
    <w:link w:val="TALChar"/>
    <w:rsid w:val="006473B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473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73B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73B8"/>
    <w:pPr>
      <w:spacing w:before="180"/>
      <w:ind w:left="2693" w:hanging="2693"/>
    </w:pPr>
    <w:rPr>
      <w:b/>
    </w:rPr>
  </w:style>
  <w:style w:type="paragraph" w:styleId="TOC1">
    <w:name w:val="toc 1"/>
    <w:semiHidden/>
    <w:rsid w:val="006473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473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6473B8"/>
    <w:pPr>
      <w:ind w:left="1701" w:hanging="1701"/>
    </w:pPr>
  </w:style>
  <w:style w:type="paragraph" w:styleId="TOC4">
    <w:name w:val="toc 4"/>
    <w:basedOn w:val="TOC3"/>
    <w:semiHidden/>
    <w:rsid w:val="006473B8"/>
    <w:pPr>
      <w:ind w:left="1418" w:hanging="1418"/>
    </w:pPr>
  </w:style>
  <w:style w:type="paragraph" w:styleId="TOC3">
    <w:name w:val="toc 3"/>
    <w:basedOn w:val="TOC2"/>
    <w:semiHidden/>
    <w:rsid w:val="006473B8"/>
    <w:pPr>
      <w:ind w:left="1134" w:hanging="1134"/>
    </w:pPr>
  </w:style>
  <w:style w:type="paragraph" w:styleId="TOC2">
    <w:name w:val="toc 2"/>
    <w:basedOn w:val="TOC1"/>
    <w:semiHidden/>
    <w:rsid w:val="006473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73B8"/>
    <w:pPr>
      <w:ind w:left="284"/>
    </w:pPr>
  </w:style>
  <w:style w:type="paragraph" w:styleId="Index1">
    <w:name w:val="index 1"/>
    <w:basedOn w:val="Normal"/>
    <w:semiHidden/>
    <w:rsid w:val="006473B8"/>
    <w:pPr>
      <w:keepLines/>
      <w:spacing w:after="0"/>
    </w:pPr>
  </w:style>
  <w:style w:type="paragraph" w:customStyle="1" w:styleId="ZH">
    <w:name w:val="ZH"/>
    <w:rsid w:val="006473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473B8"/>
    <w:pPr>
      <w:outlineLvl w:val="9"/>
    </w:pPr>
  </w:style>
  <w:style w:type="paragraph" w:styleId="ListNumber2">
    <w:name w:val="List Number 2"/>
    <w:basedOn w:val="ListNumber"/>
    <w:rsid w:val="006473B8"/>
    <w:pPr>
      <w:ind w:left="851"/>
    </w:pPr>
  </w:style>
  <w:style w:type="character" w:styleId="FootnoteReference">
    <w:name w:val="footnote reference"/>
    <w:basedOn w:val="DefaultParagraphFont"/>
    <w:semiHidden/>
    <w:rsid w:val="006473B8"/>
    <w:rPr>
      <w:b/>
      <w:position w:val="6"/>
      <w:sz w:val="16"/>
    </w:rPr>
  </w:style>
  <w:style w:type="paragraph" w:styleId="FootnoteText">
    <w:name w:val="footnote text"/>
    <w:basedOn w:val="Normal"/>
    <w:semiHidden/>
    <w:rsid w:val="006473B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73B8"/>
    <w:pPr>
      <w:jc w:val="center"/>
    </w:pPr>
  </w:style>
  <w:style w:type="paragraph" w:customStyle="1" w:styleId="TF">
    <w:name w:val="TF"/>
    <w:basedOn w:val="TH"/>
    <w:rsid w:val="006473B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473B8"/>
    <w:pPr>
      <w:keepLines/>
      <w:ind w:left="1135" w:hanging="851"/>
    </w:pPr>
  </w:style>
  <w:style w:type="paragraph" w:styleId="TOC9">
    <w:name w:val="toc 9"/>
    <w:basedOn w:val="TOC8"/>
    <w:semiHidden/>
    <w:rsid w:val="006473B8"/>
    <w:pPr>
      <w:ind w:left="1418" w:hanging="1418"/>
    </w:pPr>
  </w:style>
  <w:style w:type="paragraph" w:customStyle="1" w:styleId="EX">
    <w:name w:val="EX"/>
    <w:basedOn w:val="Normal"/>
    <w:rsid w:val="006473B8"/>
    <w:pPr>
      <w:keepLines/>
      <w:ind w:left="1702" w:hanging="1418"/>
    </w:pPr>
  </w:style>
  <w:style w:type="paragraph" w:customStyle="1" w:styleId="FP">
    <w:name w:val="FP"/>
    <w:basedOn w:val="Normal"/>
    <w:rsid w:val="006473B8"/>
    <w:pPr>
      <w:spacing w:after="0"/>
    </w:pPr>
  </w:style>
  <w:style w:type="paragraph" w:customStyle="1" w:styleId="LD">
    <w:name w:val="LD"/>
    <w:rsid w:val="006473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473B8"/>
    <w:pPr>
      <w:spacing w:after="0"/>
    </w:pPr>
  </w:style>
  <w:style w:type="paragraph" w:customStyle="1" w:styleId="EW">
    <w:name w:val="EW"/>
    <w:basedOn w:val="EX"/>
    <w:rsid w:val="006473B8"/>
    <w:pPr>
      <w:spacing w:after="0"/>
    </w:pPr>
  </w:style>
  <w:style w:type="paragraph" w:styleId="TOC6">
    <w:name w:val="toc 6"/>
    <w:basedOn w:val="TOC5"/>
    <w:next w:val="Normal"/>
    <w:semiHidden/>
    <w:rsid w:val="006473B8"/>
    <w:pPr>
      <w:ind w:left="1985" w:hanging="1985"/>
    </w:pPr>
  </w:style>
  <w:style w:type="paragraph" w:styleId="TOC7">
    <w:name w:val="toc 7"/>
    <w:basedOn w:val="TOC6"/>
    <w:next w:val="Normal"/>
    <w:semiHidden/>
    <w:rsid w:val="006473B8"/>
    <w:pPr>
      <w:ind w:left="2268" w:hanging="2268"/>
    </w:pPr>
  </w:style>
  <w:style w:type="paragraph" w:styleId="ListBullet2">
    <w:name w:val="List Bullet 2"/>
    <w:basedOn w:val="ListBullet"/>
    <w:rsid w:val="006473B8"/>
    <w:pPr>
      <w:ind w:left="851"/>
    </w:pPr>
  </w:style>
  <w:style w:type="paragraph" w:styleId="ListBullet3">
    <w:name w:val="List Bullet 3"/>
    <w:basedOn w:val="ListBullet2"/>
    <w:rsid w:val="006473B8"/>
    <w:pPr>
      <w:ind w:left="1135"/>
    </w:pPr>
  </w:style>
  <w:style w:type="paragraph" w:styleId="ListNumber">
    <w:name w:val="List Number"/>
    <w:basedOn w:val="List"/>
    <w:rsid w:val="006473B8"/>
  </w:style>
  <w:style w:type="paragraph" w:customStyle="1" w:styleId="EQ">
    <w:name w:val="EQ"/>
    <w:basedOn w:val="Normal"/>
    <w:next w:val="Normal"/>
    <w:rsid w:val="006473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73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73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73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473B8"/>
    <w:pPr>
      <w:jc w:val="right"/>
    </w:pPr>
  </w:style>
  <w:style w:type="paragraph" w:customStyle="1" w:styleId="H6">
    <w:name w:val="H6"/>
    <w:basedOn w:val="Heading5"/>
    <w:next w:val="Normal"/>
    <w:rsid w:val="006473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73B8"/>
    <w:pPr>
      <w:ind w:left="851" w:hanging="851"/>
    </w:pPr>
  </w:style>
  <w:style w:type="paragraph" w:customStyle="1" w:styleId="ZA">
    <w:name w:val="ZA"/>
    <w:rsid w:val="006473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473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473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473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473B8"/>
    <w:pPr>
      <w:framePr w:wrap="notBeside" w:y="16161"/>
    </w:pPr>
  </w:style>
  <w:style w:type="character" w:customStyle="1" w:styleId="ZGSM">
    <w:name w:val="ZGSM"/>
    <w:rsid w:val="006473B8"/>
  </w:style>
  <w:style w:type="paragraph" w:styleId="List2">
    <w:name w:val="List 2"/>
    <w:basedOn w:val="List"/>
    <w:rsid w:val="006473B8"/>
    <w:pPr>
      <w:ind w:left="851"/>
    </w:pPr>
  </w:style>
  <w:style w:type="paragraph" w:customStyle="1" w:styleId="ZG">
    <w:name w:val="ZG"/>
    <w:rsid w:val="006473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473B8"/>
    <w:pPr>
      <w:ind w:left="1135"/>
    </w:pPr>
  </w:style>
  <w:style w:type="paragraph" w:styleId="List4">
    <w:name w:val="List 4"/>
    <w:basedOn w:val="List3"/>
    <w:rsid w:val="006473B8"/>
    <w:pPr>
      <w:ind w:left="1418"/>
    </w:pPr>
  </w:style>
  <w:style w:type="paragraph" w:styleId="List5">
    <w:name w:val="List 5"/>
    <w:basedOn w:val="List4"/>
    <w:rsid w:val="006473B8"/>
    <w:pPr>
      <w:ind w:left="1702"/>
    </w:pPr>
  </w:style>
  <w:style w:type="paragraph" w:customStyle="1" w:styleId="EditorsNote">
    <w:name w:val="Editor's Note"/>
    <w:basedOn w:val="NO"/>
    <w:rsid w:val="006473B8"/>
    <w:rPr>
      <w:color w:val="FF0000"/>
    </w:rPr>
  </w:style>
  <w:style w:type="paragraph" w:styleId="List">
    <w:name w:val="List"/>
    <w:basedOn w:val="Normal"/>
    <w:rsid w:val="006473B8"/>
    <w:pPr>
      <w:ind w:left="568" w:hanging="284"/>
    </w:pPr>
  </w:style>
  <w:style w:type="paragraph" w:styleId="ListBullet">
    <w:name w:val="List Bullet"/>
    <w:basedOn w:val="List"/>
    <w:rsid w:val="006473B8"/>
  </w:style>
  <w:style w:type="paragraph" w:styleId="ListBullet4">
    <w:name w:val="List Bullet 4"/>
    <w:basedOn w:val="ListBullet3"/>
    <w:rsid w:val="006473B8"/>
    <w:pPr>
      <w:ind w:left="1418"/>
    </w:pPr>
  </w:style>
  <w:style w:type="paragraph" w:styleId="ListBullet5">
    <w:name w:val="List Bullet 5"/>
    <w:basedOn w:val="ListBullet4"/>
    <w:rsid w:val="006473B8"/>
    <w:pPr>
      <w:ind w:left="1702"/>
    </w:pPr>
  </w:style>
  <w:style w:type="paragraph" w:customStyle="1" w:styleId="B1">
    <w:name w:val="B1"/>
    <w:basedOn w:val="List"/>
    <w:link w:val="B1Char"/>
    <w:rsid w:val="006473B8"/>
  </w:style>
  <w:style w:type="paragraph" w:customStyle="1" w:styleId="B2">
    <w:name w:val="B2"/>
    <w:basedOn w:val="List2"/>
    <w:link w:val="B2Char"/>
    <w:rsid w:val="006473B8"/>
  </w:style>
  <w:style w:type="paragraph" w:customStyle="1" w:styleId="B3">
    <w:name w:val="B3"/>
    <w:basedOn w:val="List3"/>
    <w:link w:val="B3Car"/>
    <w:rsid w:val="006473B8"/>
  </w:style>
  <w:style w:type="paragraph" w:customStyle="1" w:styleId="B4">
    <w:name w:val="B4"/>
    <w:basedOn w:val="List4"/>
    <w:rsid w:val="006473B8"/>
  </w:style>
  <w:style w:type="paragraph" w:customStyle="1" w:styleId="B5">
    <w:name w:val="B5"/>
    <w:basedOn w:val="List5"/>
    <w:rsid w:val="006473B8"/>
  </w:style>
  <w:style w:type="paragraph" w:styleId="Footer">
    <w:name w:val="footer"/>
    <w:basedOn w:val="Header"/>
    <w:rsid w:val="006473B8"/>
    <w:pPr>
      <w:jc w:val="center"/>
    </w:pPr>
    <w:rPr>
      <w:i/>
    </w:rPr>
  </w:style>
  <w:style w:type="paragraph" w:customStyle="1" w:styleId="ZTD">
    <w:name w:val="ZTD"/>
    <w:basedOn w:val="ZB"/>
    <w:rsid w:val="006473B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B495C-D59E-45EC-A903-D920FF710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2158</Words>
  <Characters>10057</Characters>
  <Application>Microsoft Office Word</Application>
  <DocSecurity>0</DocSecurity>
  <Lines>233</Lines>
  <Paragraphs>154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7</cp:revision>
  <cp:lastPrinted>2000-02-29T10:31:00Z</cp:lastPrinted>
  <dcterms:created xsi:type="dcterms:W3CDTF">2023-10-31T02:40:00Z</dcterms:created>
  <dcterms:modified xsi:type="dcterms:W3CDTF">2023-11-03T09:04:00Z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